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371EF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RUSSELL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4F06D0C3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83BB1B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ADD4B8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Richard Russell of Brookhampton, Shropshire.</w:t>
      </w:r>
    </w:p>
    <w:p w14:paraId="4AC695D9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(V.C.H. Shropshire vol.10 pp.135-147)</w:t>
      </w:r>
    </w:p>
    <w:p w14:paraId="3F6F7B2D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D542EB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74F57B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He held a freehold in Brookhampton.   (ibid.)</w:t>
      </w:r>
    </w:p>
    <w:p w14:paraId="33FA4DCB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8743FB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47C8DA" w14:textId="77777777" w:rsidR="001D289A" w:rsidRDefault="001D289A" w:rsidP="001D28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6DF992D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05154" w14:textId="77777777" w:rsidR="001D289A" w:rsidRDefault="001D289A" w:rsidP="009139A6">
      <w:r>
        <w:separator/>
      </w:r>
    </w:p>
  </w:endnote>
  <w:endnote w:type="continuationSeparator" w:id="0">
    <w:p w14:paraId="677C5A2E" w14:textId="77777777" w:rsidR="001D289A" w:rsidRDefault="001D28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8F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259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25B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2B7C5" w14:textId="77777777" w:rsidR="001D289A" w:rsidRDefault="001D289A" w:rsidP="009139A6">
      <w:r>
        <w:separator/>
      </w:r>
    </w:p>
  </w:footnote>
  <w:footnote w:type="continuationSeparator" w:id="0">
    <w:p w14:paraId="183BDFCF" w14:textId="77777777" w:rsidR="001D289A" w:rsidRDefault="001D28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8B9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C36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886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89A"/>
    <w:rsid w:val="000666E0"/>
    <w:rsid w:val="001D289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4C499"/>
  <w15:chartTrackingRefBased/>
  <w15:docId w15:val="{465B592F-3A1B-480C-9C2B-271309E02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2022-03-06T15:37:00Z</dcterms:created>
  <dcterms:modified xsi:type="dcterms:W3CDTF">2022-03-06T15:37:00Z</dcterms:modified>
</cp:coreProperties>
</file>